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Default="00E9134D" w:rsidP="00223DF1">
      <w:pPr>
        <w:pStyle w:val="Title"/>
      </w:pPr>
      <w:r>
        <w:t>DCP 234 Consultation response form</w:t>
      </w:r>
    </w:p>
    <w:p w:rsidR="00A828F0" w:rsidRDefault="00251AF3" w:rsidP="00A828F0">
      <w:pPr>
        <w:pStyle w:val="BodyTextNoSpacing"/>
      </w:pPr>
      <w:r>
        <w:t xml:space="preserve">To: </w:t>
      </w:r>
      <w:r w:rsidR="00E9134D">
        <w:t>Claire Hynes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7779FE" w:rsidRPr="007779FE">
        <w:t>18 March</w:t>
      </w:r>
      <w:r w:rsidR="00E9134D" w:rsidRPr="007779FE">
        <w:t xml:space="preserve">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33BCCBB5D5F24187A319F23912E3BC4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33BCCBB5D5F24187A319F23912E3BC4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Do you understand the intent of DCP 234?</w:t>
            </w:r>
          </w:p>
        </w:tc>
      </w:tr>
      <w:tr w:rsidR="00E9134D" w:rsidTr="00E9134D">
        <w:sdt>
          <w:sdtPr>
            <w:tag w:val="dcusa_response1"/>
            <w:id w:val="164207778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supportive of the principles of DCP 234?</w:t>
            </w:r>
          </w:p>
        </w:tc>
      </w:tr>
      <w:tr w:rsidR="00E9134D" w:rsidTr="00E9134D">
        <w:sdt>
          <w:sdtPr>
            <w:tag w:val="dcusa_response2"/>
            <w:id w:val="78261322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supportive of the approach the Working Group has taken to redraft the legal text (i.e. creating a new schedule dedicated to the calculation of LDNO discounts) and removing this information from Schedules 16, 17 and 18)?</w:t>
            </w:r>
          </w:p>
        </w:tc>
      </w:tr>
      <w:tr w:rsidR="00E9134D" w:rsidTr="00E9134D">
        <w:sdt>
          <w:sdtPr>
            <w:tag w:val="dcusa_response3"/>
            <w:id w:val="-694775953"/>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Do you have any comments on the proposed legal text?</w:t>
            </w:r>
          </w:p>
        </w:tc>
      </w:tr>
      <w:tr w:rsidR="00E9134D" w:rsidTr="00E9134D">
        <w:sdt>
          <w:sdtPr>
            <w:tag w:val="dcusa_response4"/>
            <w:id w:val="1418829039"/>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bookmarkStart w:id="0" w:name="_GoBack"/>
      <w:bookmarkEnd w:id="0"/>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lastRenderedPageBreak/>
              <w:t>Do you have any comments on the updated model or associated documentation? Please provide supporting comments.</w:t>
            </w:r>
          </w:p>
        </w:tc>
      </w:tr>
      <w:tr w:rsidR="00E9134D" w:rsidTr="00E9134D">
        <w:sdt>
          <w:sdtPr>
            <w:tag w:val="dcusa_response5"/>
            <w:id w:val="-87638463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For DNOs:  Can you populate the model easily?  Does the model provide identical results to the existing 2015/16 version of the PCDM and E-PCDMs?  Provide supporting comments.</w:t>
            </w:r>
            <w:r>
              <w:t xml:space="preserve"> </w:t>
            </w:r>
          </w:p>
        </w:tc>
      </w:tr>
      <w:tr w:rsidR="00E9134D" w:rsidTr="00E9134D">
        <w:sdt>
          <w:sdtPr>
            <w:tag w:val="dcusa_response6"/>
            <w:id w:val="-2105806236"/>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Do you feel that the new version is an improvement upon the existing version?  Do you think that there are any additional improvements that could be made that would further enhance the usability of the new PCDM?</w:t>
            </w:r>
          </w:p>
        </w:tc>
      </w:tr>
      <w:tr w:rsidR="00E9134D" w:rsidTr="00E9134D">
        <w:sdt>
          <w:sdtPr>
            <w:tag w:val="dcusa_response7"/>
            <w:id w:val="948888835"/>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 xml:space="preserve">The Working Group feel that DCUSA General Objectives 2  and 3  would be better facilitated by the implementation of DCP 234; please provide your comments on this and any other DCUSA General Objective you feel will be impacted by DCP 234. </w:t>
            </w:r>
          </w:p>
        </w:tc>
      </w:tr>
      <w:tr w:rsidR="00E9134D" w:rsidTr="00E9134D">
        <w:sdt>
          <w:sdtPr>
            <w:tag w:val="dcusa_response8"/>
            <w:id w:val="-1607880217"/>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 xml:space="preserve">The Working Group feel that DCUSA Charging Objectives 1, and 2 , 3  and 4 . would be better facilitated by the implementation of DCP 234; please provide your comments on this and any other DCUSA Charging Objective you feel will be impacted by DCP 234. </w:t>
            </w:r>
          </w:p>
        </w:tc>
      </w:tr>
      <w:tr w:rsidR="00E9134D" w:rsidTr="00E9134D">
        <w:sdt>
          <w:sdtPr>
            <w:tag w:val="dcusa_response9"/>
            <w:id w:val="-245727296"/>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aware of any wider industry developments that may impact upon or be impacted by this CP?</w:t>
            </w:r>
          </w:p>
        </w:tc>
      </w:tr>
      <w:tr w:rsidR="00E9134D" w:rsidTr="00E9134D">
        <w:sdt>
          <w:sdtPr>
            <w:tag w:val="dcusa_response10"/>
            <w:id w:val="458457999"/>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34390" w:rsidTr="00B34390">
        <w:trPr>
          <w:cnfStyle w:val="100000000000" w:firstRow="1" w:lastRow="0" w:firstColumn="0" w:lastColumn="0" w:oddVBand="0" w:evenVBand="0" w:oddHBand="0" w:evenHBand="0" w:firstRowFirstColumn="0" w:firstRowLastColumn="0" w:lastRowFirstColumn="0" w:lastRowLastColumn="0"/>
        </w:trPr>
        <w:tc>
          <w:tcPr>
            <w:tcW w:w="9287" w:type="dxa"/>
          </w:tcPr>
          <w:p w:rsidR="00B34390" w:rsidRDefault="00B34390" w:rsidP="00B34390">
            <w:pPr>
              <w:pStyle w:val="Question"/>
            </w:pPr>
            <w:r w:rsidRPr="00B34390">
              <w:lastRenderedPageBreak/>
              <w:t>Are there any alternative solutions or unintended consequences that should be considered by the Working Group?</w:t>
            </w:r>
          </w:p>
        </w:tc>
      </w:tr>
      <w:tr w:rsidR="00B34390" w:rsidTr="00B34390">
        <w:sdt>
          <w:sdtPr>
            <w:tag w:val="dcusa_response11"/>
            <w:id w:val="-1678118295"/>
            <w:placeholder>
              <w:docPart w:val="DefaultPlaceholder_1082065158"/>
            </w:placeholder>
            <w:showingPlcHdr/>
          </w:sdtPr>
          <w:sdtEndPr/>
          <w:sdtContent>
            <w:tc>
              <w:tcPr>
                <w:tcW w:w="9287" w:type="dxa"/>
              </w:tcPr>
              <w:p w:rsidR="00B34390" w:rsidRDefault="00B34390" w:rsidP="00B34390">
                <w:pPr>
                  <w:pStyle w:val="BodyText"/>
                </w:pPr>
                <w:r w:rsidRPr="007660AB">
                  <w:rPr>
                    <w:rStyle w:val="PlaceholderText"/>
                  </w:rPr>
                  <w:t>Click here to enter text.</w:t>
                </w:r>
              </w:p>
            </w:tc>
          </w:sdtContent>
        </w:sdt>
      </w:tr>
    </w:tbl>
    <w:p w:rsidR="00B34390" w:rsidRPr="00223DF1" w:rsidRDefault="00B34390" w:rsidP="0023069B">
      <w:pPr>
        <w:pStyle w:val="BodyText"/>
      </w:pPr>
    </w:p>
    <w:sectPr w:rsidR="00B34390" w:rsidRPr="00223DF1"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34D" w:rsidRDefault="00E9134D" w:rsidP="00FD00A2">
      <w:r>
        <w:separator/>
      </w:r>
    </w:p>
  </w:endnote>
  <w:endnote w:type="continuationSeparator" w:id="0">
    <w:p w:rsidR="00E9134D" w:rsidRDefault="00E9134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7779FE" w:rsidP="00E9134D">
    <w:pPr>
      <w:pStyle w:val="Footer"/>
    </w:pPr>
    <w:r w:rsidRPr="007779FE">
      <w:t>26 February</w:t>
    </w:r>
    <w:r w:rsidR="00E9134D" w:rsidRPr="007779FE">
      <w:t xml:space="preserve"> 2016</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3</w:t>
    </w:r>
    <w:r w:rsidR="00FD00A2">
      <w:fldChar w:fldCharType="end"/>
    </w:r>
    <w:r w:rsidR="00FD00A2">
      <w:tab/>
    </w:r>
    <w:r w:rsidR="00E9134D">
      <w:t>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34D" w:rsidRDefault="00E9134D" w:rsidP="00FD00A2">
      <w:r>
        <w:separator/>
      </w:r>
    </w:p>
  </w:footnote>
  <w:footnote w:type="continuationSeparator" w:id="0">
    <w:p w:rsidR="00E9134D" w:rsidRDefault="00E9134D"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Default="00251AF3">
    <w:pPr>
      <w:pStyle w:val="Header"/>
    </w:pPr>
    <w:r>
      <w:t xml:space="preserve">DCUSA Consultation </w:t>
    </w:r>
    <w:r w:rsidR="00FD00A2">
      <w:tab/>
    </w:r>
    <w:r w:rsidR="009B02DB">
      <w:t xml:space="preserve">DCP </w:t>
    </w:r>
    <w:r w:rsidR="00E9134D">
      <w:t>234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1E4C"/>
    <w:multiLevelType w:val="hybridMultilevel"/>
    <w:tmpl w:val="65780C70"/>
    <w:lvl w:ilvl="0" w:tplc="E9E6A81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34D"/>
    <w:rsid w:val="00077D80"/>
    <w:rsid w:val="00134AF7"/>
    <w:rsid w:val="001E03C5"/>
    <w:rsid w:val="00223DF1"/>
    <w:rsid w:val="0023069B"/>
    <w:rsid w:val="00251AF3"/>
    <w:rsid w:val="002B61A0"/>
    <w:rsid w:val="0031153A"/>
    <w:rsid w:val="0040580C"/>
    <w:rsid w:val="00410907"/>
    <w:rsid w:val="00554409"/>
    <w:rsid w:val="00711B18"/>
    <w:rsid w:val="007361B2"/>
    <w:rsid w:val="0076726D"/>
    <w:rsid w:val="007779FE"/>
    <w:rsid w:val="00884177"/>
    <w:rsid w:val="008D01AD"/>
    <w:rsid w:val="008F22A5"/>
    <w:rsid w:val="00963A66"/>
    <w:rsid w:val="009A3EA3"/>
    <w:rsid w:val="009B02DB"/>
    <w:rsid w:val="009F1AFC"/>
    <w:rsid w:val="00A817E9"/>
    <w:rsid w:val="00A828F0"/>
    <w:rsid w:val="00AC6DB4"/>
    <w:rsid w:val="00B34390"/>
    <w:rsid w:val="00C01797"/>
    <w:rsid w:val="00CE497A"/>
    <w:rsid w:val="00DB3EF9"/>
    <w:rsid w:val="00E9134D"/>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04CE02"/>
  <w15:docId w15:val="{5D47D866-D786-4B66-93DE-7FEA1653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DBA0F6C896141C1A68000534B80F8FE"/>
        <w:category>
          <w:name w:val="General"/>
          <w:gallery w:val="placeholder"/>
        </w:category>
        <w:types>
          <w:type w:val="bbPlcHdr"/>
        </w:types>
        <w:behaviors>
          <w:behavior w:val="content"/>
        </w:behaviors>
        <w:guid w:val="{8ED66317-2BAB-4995-837B-B930F805D11F}"/>
      </w:docPartPr>
      <w:docPartBody>
        <w:p w:rsidR="00835A95" w:rsidRDefault="00334B53">
          <w:pPr>
            <w:pStyle w:val="7DBA0F6C896141C1A68000534B80F8FE"/>
          </w:pPr>
          <w:r w:rsidRPr="005D19FB">
            <w:rPr>
              <w:rStyle w:val="PlaceholderText"/>
            </w:rPr>
            <w:t>Click here to enter text.</w:t>
          </w:r>
        </w:p>
      </w:docPartBody>
    </w:docPart>
    <w:docPart>
      <w:docPartPr>
        <w:name w:val="33BCCBB5D5F24187A319F23912E3BC4B"/>
        <w:category>
          <w:name w:val="General"/>
          <w:gallery w:val="placeholder"/>
        </w:category>
        <w:types>
          <w:type w:val="bbPlcHdr"/>
        </w:types>
        <w:behaviors>
          <w:behavior w:val="content"/>
        </w:behaviors>
        <w:guid w:val="{9FE476F9-B2CE-4700-B4BD-8C723C175B1F}"/>
      </w:docPartPr>
      <w:docPartBody>
        <w:p w:rsidR="00835A95" w:rsidRDefault="00334B53">
          <w:pPr>
            <w:pStyle w:val="33BCCBB5D5F24187A319F23912E3BC4B"/>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3EA9976-5BCE-4EA1-8B0E-BA28F7C33E9E}"/>
      </w:docPartPr>
      <w:docPartBody>
        <w:p w:rsidR="00835A95" w:rsidRDefault="00334B53">
          <w:r w:rsidRPr="007660A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B53"/>
    <w:rsid w:val="00334B53"/>
    <w:rsid w:val="00835A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B53"/>
    <w:rPr>
      <w:color w:val="808080"/>
    </w:rPr>
  </w:style>
  <w:style w:type="paragraph" w:customStyle="1" w:styleId="7DBA0F6C896141C1A68000534B80F8FE">
    <w:name w:val="7DBA0F6C896141C1A68000534B80F8FE"/>
  </w:style>
  <w:style w:type="paragraph" w:customStyle="1" w:styleId="33BCCBB5D5F24187A319F23912E3BC4B">
    <w:name w:val="33BCCBB5D5F24187A319F23912E3B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6A749-4137-4629-A6E8-B94CC79F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9</TotalTime>
  <Pages>3</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3</cp:revision>
  <dcterms:created xsi:type="dcterms:W3CDTF">2016-01-08T15:19:00Z</dcterms:created>
  <dcterms:modified xsi:type="dcterms:W3CDTF">2016-02-19T09:44:00Z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